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DC1" w:rsidRPr="00612CED" w:rsidRDefault="00F23DC1" w:rsidP="0003589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Приложение  3</w:t>
      </w:r>
      <w:r w:rsidRPr="00612CED">
        <w:rPr>
          <w:sz w:val="28"/>
          <w:szCs w:val="28"/>
        </w:rPr>
        <w:t xml:space="preserve"> </w:t>
      </w:r>
    </w:p>
    <w:p w:rsidR="00F23DC1" w:rsidRPr="00612CED" w:rsidRDefault="00F23DC1" w:rsidP="00035895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                        </w:t>
      </w:r>
      <w:r w:rsidRPr="00612CED">
        <w:rPr>
          <w:sz w:val="28"/>
          <w:szCs w:val="28"/>
        </w:rPr>
        <w:tab/>
        <w:t xml:space="preserve">к решению Совета Маякского </w:t>
      </w:r>
    </w:p>
    <w:p w:rsidR="00F23DC1" w:rsidRPr="00612CED" w:rsidRDefault="00F23DC1" w:rsidP="00035895">
      <w:pPr>
        <w:ind w:left="4956"/>
        <w:rPr>
          <w:sz w:val="28"/>
          <w:szCs w:val="28"/>
        </w:rPr>
      </w:pPr>
      <w:r w:rsidRPr="00612CED">
        <w:rPr>
          <w:sz w:val="28"/>
          <w:szCs w:val="28"/>
        </w:rPr>
        <w:t xml:space="preserve">сельского поселения Отрадненского района                                                                                  </w:t>
      </w:r>
    </w:p>
    <w:p w:rsidR="00F23DC1" w:rsidRPr="00612CED" w:rsidRDefault="00F23DC1" w:rsidP="00035895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от 27 мая 2026 года № 79</w:t>
      </w:r>
    </w:p>
    <w:p w:rsidR="00F23DC1" w:rsidRDefault="00F23DC1" w:rsidP="00035895">
      <w:pPr>
        <w:jc w:val="center"/>
        <w:rPr>
          <w:b/>
          <w:bCs/>
          <w:sz w:val="28"/>
          <w:szCs w:val="28"/>
        </w:rPr>
      </w:pPr>
    </w:p>
    <w:p w:rsidR="00F23DC1" w:rsidRDefault="00F23DC1" w:rsidP="00035895">
      <w:pPr>
        <w:jc w:val="center"/>
        <w:rPr>
          <w:b/>
          <w:bCs/>
          <w:sz w:val="28"/>
          <w:szCs w:val="28"/>
        </w:rPr>
      </w:pPr>
    </w:p>
    <w:p w:rsidR="00F23DC1" w:rsidRDefault="00F23DC1" w:rsidP="00035895">
      <w:pPr>
        <w:jc w:val="center"/>
        <w:rPr>
          <w:b/>
          <w:bCs/>
          <w:sz w:val="28"/>
          <w:szCs w:val="28"/>
        </w:rPr>
      </w:pPr>
    </w:p>
    <w:p w:rsidR="00F23DC1" w:rsidRDefault="00F23DC1" w:rsidP="006217B0">
      <w:pPr>
        <w:spacing w:line="276" w:lineRule="auto"/>
        <w:jc w:val="center"/>
        <w:rPr>
          <w:b/>
          <w:sz w:val="28"/>
          <w:szCs w:val="28"/>
        </w:rPr>
      </w:pPr>
      <w:r w:rsidRPr="006217B0">
        <w:rPr>
          <w:b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</w:t>
      </w:r>
      <w:r>
        <w:rPr>
          <w:b/>
          <w:sz w:val="28"/>
          <w:szCs w:val="28"/>
        </w:rPr>
        <w:t>26</w:t>
      </w:r>
      <w:r w:rsidRPr="006217B0">
        <w:rPr>
          <w:b/>
          <w:sz w:val="28"/>
          <w:szCs w:val="28"/>
        </w:rPr>
        <w:t xml:space="preserve"> год</w:t>
      </w:r>
    </w:p>
    <w:p w:rsidR="00F23DC1" w:rsidRPr="006217B0" w:rsidRDefault="00F23DC1" w:rsidP="006217B0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5101"/>
        <w:gridCol w:w="1820"/>
        <w:gridCol w:w="2081"/>
      </w:tblGrid>
      <w:tr w:rsidR="00F23DC1" w:rsidRPr="008D5C15" w:rsidTr="00B912E7">
        <w:tc>
          <w:tcPr>
            <w:tcW w:w="297" w:type="pct"/>
            <w:vAlign w:val="center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№ п/п</w:t>
            </w:r>
          </w:p>
        </w:tc>
        <w:tc>
          <w:tcPr>
            <w:tcW w:w="2665" w:type="pct"/>
            <w:vAlign w:val="center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51" w:type="pct"/>
            <w:vAlign w:val="center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087" w:type="pct"/>
            <w:vAlign w:val="center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Сумма,</w:t>
            </w:r>
          </w:p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руб.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65" w:type="pct"/>
          </w:tcPr>
          <w:p w:rsidR="00F23DC1" w:rsidRPr="006E483E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Общегосударственные вопросы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0100</w:t>
            </w:r>
          </w:p>
        </w:tc>
        <w:tc>
          <w:tcPr>
            <w:tcW w:w="1087" w:type="pct"/>
          </w:tcPr>
          <w:p w:rsidR="00F23DC1" w:rsidRPr="008D5C15" w:rsidRDefault="00F23DC1" w:rsidP="00292E8B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4 499 200,0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Функционирование высшего должностного лица субъекта РФ муниципального образования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0102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923 600,0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Функционирование Правительства РФ,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0104</w:t>
            </w:r>
          </w:p>
        </w:tc>
        <w:tc>
          <w:tcPr>
            <w:tcW w:w="1087" w:type="pct"/>
          </w:tcPr>
          <w:p w:rsidR="00F23DC1" w:rsidRPr="008D5C15" w:rsidRDefault="00F23DC1" w:rsidP="00281668">
            <w:pPr>
              <w:tabs>
                <w:tab w:val="left" w:pos="654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3 428 900,0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0106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654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15 000,0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0111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0113</w:t>
            </w:r>
          </w:p>
        </w:tc>
        <w:tc>
          <w:tcPr>
            <w:tcW w:w="1087" w:type="pct"/>
          </w:tcPr>
          <w:p w:rsidR="00F23DC1" w:rsidRPr="008D5C15" w:rsidRDefault="00F23DC1" w:rsidP="008C1FF9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131 200,0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5" w:type="pct"/>
          </w:tcPr>
          <w:p w:rsidR="00F23DC1" w:rsidRPr="006E483E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Национальная оборона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0200</w:t>
            </w:r>
          </w:p>
        </w:tc>
        <w:tc>
          <w:tcPr>
            <w:tcW w:w="1087" w:type="pct"/>
          </w:tcPr>
          <w:p w:rsidR="00F23DC1" w:rsidRPr="008D5C15" w:rsidRDefault="00F23DC1" w:rsidP="00895582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232 100,0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0203</w:t>
            </w:r>
          </w:p>
        </w:tc>
        <w:tc>
          <w:tcPr>
            <w:tcW w:w="1087" w:type="pct"/>
          </w:tcPr>
          <w:p w:rsidR="00F23DC1" w:rsidRPr="008D5C15" w:rsidRDefault="00F23DC1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232 100,0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0300</w:t>
            </w:r>
          </w:p>
        </w:tc>
        <w:tc>
          <w:tcPr>
            <w:tcW w:w="1087" w:type="pct"/>
          </w:tcPr>
          <w:p w:rsidR="00F23DC1" w:rsidRPr="008D5C15" w:rsidRDefault="00F23DC1" w:rsidP="00171141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15 200,0</w:t>
            </w:r>
          </w:p>
        </w:tc>
      </w:tr>
      <w:tr w:rsidR="00F23DC1" w:rsidRPr="008D5C15" w:rsidTr="00B912E7">
        <w:trPr>
          <w:trHeight w:val="693"/>
        </w:trPr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6E483E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11 750,0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0314</w:t>
            </w:r>
          </w:p>
        </w:tc>
        <w:tc>
          <w:tcPr>
            <w:tcW w:w="1087" w:type="pct"/>
          </w:tcPr>
          <w:p w:rsidR="00F23DC1" w:rsidRPr="008D5C15" w:rsidRDefault="00F23DC1" w:rsidP="001673E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3 450,0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65" w:type="pct"/>
          </w:tcPr>
          <w:p w:rsidR="00F23DC1" w:rsidRPr="006E483E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Национальная экономика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0400</w:t>
            </w:r>
          </w:p>
        </w:tc>
        <w:tc>
          <w:tcPr>
            <w:tcW w:w="1087" w:type="pct"/>
          </w:tcPr>
          <w:p w:rsidR="00F23DC1" w:rsidRPr="008D5C15" w:rsidRDefault="00F23DC1" w:rsidP="00DE2ECF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1 917 444,91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6E483E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</w:rPr>
            </w:pPr>
            <w:r w:rsidRPr="006E483E">
              <w:rPr>
                <w:b w:val="0"/>
              </w:rPr>
              <w:t>Сельское хозяйство и рыболовство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0405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500,0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Водное  хозяйство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0406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D5C15">
              <w:rPr>
                <w:sz w:val="28"/>
                <w:szCs w:val="28"/>
              </w:rPr>
              <w:t>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0408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23DC1" w:rsidRPr="008D5C15" w:rsidTr="00B912E7">
        <w:trPr>
          <w:trHeight w:val="420"/>
        </w:trPr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0409</w:t>
            </w:r>
          </w:p>
        </w:tc>
        <w:tc>
          <w:tcPr>
            <w:tcW w:w="1087" w:type="pct"/>
          </w:tcPr>
          <w:p w:rsidR="00F23DC1" w:rsidRPr="008D5C15" w:rsidRDefault="00F23DC1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1 915 444,91</w:t>
            </w:r>
          </w:p>
        </w:tc>
      </w:tr>
      <w:tr w:rsidR="00F23DC1" w:rsidRPr="008D5C15" w:rsidTr="00B912E7">
        <w:trPr>
          <w:trHeight w:val="216"/>
        </w:trPr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 экономики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0412</w:t>
            </w:r>
          </w:p>
        </w:tc>
        <w:tc>
          <w:tcPr>
            <w:tcW w:w="1087" w:type="pct"/>
          </w:tcPr>
          <w:p w:rsidR="00F23DC1" w:rsidRDefault="00F23DC1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65" w:type="pct"/>
          </w:tcPr>
          <w:p w:rsidR="00F23DC1" w:rsidRPr="008D5C15" w:rsidRDefault="00F23DC1" w:rsidP="00DD6663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51" w:type="pct"/>
          </w:tcPr>
          <w:p w:rsidR="00F23DC1" w:rsidRPr="008D5C15" w:rsidRDefault="00F23DC1" w:rsidP="00DD6663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0500</w:t>
            </w:r>
          </w:p>
        </w:tc>
        <w:tc>
          <w:tcPr>
            <w:tcW w:w="1087" w:type="pct"/>
          </w:tcPr>
          <w:p w:rsidR="00F23DC1" w:rsidRPr="008D5C15" w:rsidRDefault="00F23DC1" w:rsidP="002A7954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25 790 178,87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951" w:type="pct"/>
          </w:tcPr>
          <w:p w:rsidR="00F23DC1" w:rsidRPr="008D5C15" w:rsidRDefault="00F23DC1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0502</w:t>
            </w:r>
          </w:p>
        </w:tc>
        <w:tc>
          <w:tcPr>
            <w:tcW w:w="1087" w:type="pct"/>
          </w:tcPr>
          <w:p w:rsidR="00F23DC1" w:rsidRPr="008D5C15" w:rsidRDefault="00F23DC1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25 698 628,87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51" w:type="pct"/>
          </w:tcPr>
          <w:p w:rsidR="00F23DC1" w:rsidRPr="008D5C15" w:rsidRDefault="00F23DC1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0503</w:t>
            </w:r>
          </w:p>
        </w:tc>
        <w:tc>
          <w:tcPr>
            <w:tcW w:w="1087" w:type="pct"/>
          </w:tcPr>
          <w:p w:rsidR="00F23DC1" w:rsidRPr="008D5C15" w:rsidRDefault="00F23DC1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90 300,0</w:t>
            </w:r>
          </w:p>
        </w:tc>
      </w:tr>
      <w:tr w:rsidR="00F23DC1" w:rsidRPr="008D5C15" w:rsidTr="00B912E7">
        <w:trPr>
          <w:trHeight w:val="480"/>
        </w:trPr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E66FA9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51" w:type="pct"/>
          </w:tcPr>
          <w:p w:rsidR="00F23DC1" w:rsidRPr="008D5C15" w:rsidRDefault="00F23DC1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87" w:type="pct"/>
          </w:tcPr>
          <w:p w:rsidR="00F23DC1" w:rsidRPr="008D5C15" w:rsidRDefault="00F23DC1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1 250,0</w:t>
            </w:r>
          </w:p>
        </w:tc>
      </w:tr>
      <w:tr w:rsidR="00F23DC1" w:rsidRPr="008D5C15" w:rsidTr="00B912E7">
        <w:trPr>
          <w:trHeight w:val="348"/>
        </w:trPr>
        <w:tc>
          <w:tcPr>
            <w:tcW w:w="297" w:type="pct"/>
          </w:tcPr>
          <w:p w:rsidR="00F23DC1" w:rsidRPr="00281668" w:rsidRDefault="00F23DC1" w:rsidP="009E7458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665" w:type="pct"/>
          </w:tcPr>
          <w:p w:rsidR="00F23DC1" w:rsidRPr="00281668" w:rsidRDefault="00F23DC1" w:rsidP="00DD6663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Охрана окружающей среды</w:t>
            </w:r>
          </w:p>
        </w:tc>
        <w:tc>
          <w:tcPr>
            <w:tcW w:w="951" w:type="pct"/>
          </w:tcPr>
          <w:p w:rsidR="00F23DC1" w:rsidRPr="00281668" w:rsidRDefault="00F23DC1" w:rsidP="00DD6663">
            <w:pPr>
              <w:tabs>
                <w:tab w:val="left" w:pos="3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0600</w:t>
            </w:r>
          </w:p>
        </w:tc>
        <w:tc>
          <w:tcPr>
            <w:tcW w:w="1087" w:type="pct"/>
          </w:tcPr>
          <w:p w:rsidR="00F23DC1" w:rsidRPr="00281668" w:rsidRDefault="00F23DC1" w:rsidP="003E4268">
            <w:pPr>
              <w:tabs>
                <w:tab w:val="left" w:pos="368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500,0</w:t>
            </w:r>
          </w:p>
        </w:tc>
      </w:tr>
      <w:tr w:rsidR="00F23DC1" w:rsidRPr="008D5C15" w:rsidTr="00B912E7">
        <w:trPr>
          <w:trHeight w:val="456"/>
        </w:trPr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Default="00F23DC1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951" w:type="pct"/>
          </w:tcPr>
          <w:p w:rsidR="00F23DC1" w:rsidRPr="008D5C15" w:rsidRDefault="00F23DC1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0605</w:t>
            </w:r>
          </w:p>
        </w:tc>
        <w:tc>
          <w:tcPr>
            <w:tcW w:w="1087" w:type="pct"/>
          </w:tcPr>
          <w:p w:rsidR="00F23DC1" w:rsidRDefault="00F23DC1" w:rsidP="003E426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65" w:type="pct"/>
          </w:tcPr>
          <w:p w:rsidR="00F23DC1" w:rsidRPr="009819AC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Образование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0700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236 800,0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0707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236 800,0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65" w:type="pct"/>
          </w:tcPr>
          <w:p w:rsidR="00F23DC1" w:rsidRPr="009819AC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Культура, кинематография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0800</w:t>
            </w:r>
          </w:p>
        </w:tc>
        <w:tc>
          <w:tcPr>
            <w:tcW w:w="1087" w:type="pct"/>
          </w:tcPr>
          <w:p w:rsidR="00F23DC1" w:rsidRPr="008D5C15" w:rsidRDefault="00F23DC1" w:rsidP="00895582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4 598 600,0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9819AC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  <w:bCs w:val="0"/>
              </w:rPr>
            </w:pPr>
            <w:r w:rsidRPr="009819AC">
              <w:rPr>
                <w:b w:val="0"/>
              </w:rPr>
              <w:t>Культура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0801</w:t>
            </w:r>
          </w:p>
        </w:tc>
        <w:tc>
          <w:tcPr>
            <w:tcW w:w="1087" w:type="pct"/>
          </w:tcPr>
          <w:p w:rsidR="00F23DC1" w:rsidRPr="008D5C15" w:rsidRDefault="00F23DC1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4 598 600,0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65" w:type="pct"/>
          </w:tcPr>
          <w:p w:rsidR="00F23DC1" w:rsidRPr="009819AC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Физическая культура и спорт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1100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236 800,0</w:t>
            </w:r>
          </w:p>
        </w:tc>
      </w:tr>
      <w:tr w:rsidR="00F23DC1" w:rsidRPr="008D5C15" w:rsidTr="00B912E7">
        <w:trPr>
          <w:trHeight w:val="420"/>
        </w:trPr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Физическая культура </w:t>
            </w:r>
          </w:p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1101</w:t>
            </w:r>
          </w:p>
        </w:tc>
        <w:tc>
          <w:tcPr>
            <w:tcW w:w="1087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236 800,0</w:t>
            </w:r>
          </w:p>
        </w:tc>
      </w:tr>
      <w:tr w:rsidR="00F23DC1" w:rsidRPr="008D5C15" w:rsidTr="00B912E7">
        <w:trPr>
          <w:trHeight w:val="216"/>
        </w:trPr>
        <w:tc>
          <w:tcPr>
            <w:tcW w:w="297" w:type="pct"/>
          </w:tcPr>
          <w:p w:rsidR="00F23DC1" w:rsidRPr="000C6045" w:rsidRDefault="00F23DC1" w:rsidP="009E7458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 w:rsidRPr="000C604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665" w:type="pct"/>
          </w:tcPr>
          <w:p w:rsidR="00F23DC1" w:rsidRPr="000C6045" w:rsidRDefault="00F23DC1" w:rsidP="009E7458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951" w:type="pct"/>
          </w:tcPr>
          <w:p w:rsidR="00F23DC1" w:rsidRPr="000C6045" w:rsidRDefault="00F23DC1" w:rsidP="009E7458">
            <w:pPr>
              <w:tabs>
                <w:tab w:val="left" w:pos="3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1301</w:t>
            </w:r>
          </w:p>
        </w:tc>
        <w:tc>
          <w:tcPr>
            <w:tcW w:w="1087" w:type="pct"/>
          </w:tcPr>
          <w:p w:rsidR="00F23DC1" w:rsidRPr="000C6045" w:rsidRDefault="00F23DC1" w:rsidP="009E7458">
            <w:pPr>
              <w:tabs>
                <w:tab w:val="left" w:pos="368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200,0</w:t>
            </w:r>
          </w:p>
        </w:tc>
      </w:tr>
      <w:tr w:rsidR="00F23DC1" w:rsidRPr="008D5C15" w:rsidTr="00B912E7">
        <w:trPr>
          <w:trHeight w:val="216"/>
        </w:trPr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0C604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0C6045"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7" w:type="pct"/>
          </w:tcPr>
          <w:p w:rsidR="00F23DC1" w:rsidRDefault="00F23DC1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F23DC1" w:rsidRPr="008D5C15" w:rsidTr="00B912E7">
        <w:tc>
          <w:tcPr>
            <w:tcW w:w="297" w:type="pct"/>
          </w:tcPr>
          <w:p w:rsidR="00F23DC1" w:rsidRPr="008D5C15" w:rsidRDefault="00F23DC1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665" w:type="pct"/>
          </w:tcPr>
          <w:p w:rsidR="00F23DC1" w:rsidRPr="008D5C15" w:rsidRDefault="00F23DC1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  <w:bCs w:val="0"/>
              </w:rPr>
            </w:pPr>
            <w:r w:rsidRPr="008D5C15">
              <w:rPr>
                <w:b w:val="0"/>
                <w:bCs w:val="0"/>
              </w:rPr>
              <w:t>ИТОГО</w:t>
            </w:r>
          </w:p>
        </w:tc>
        <w:tc>
          <w:tcPr>
            <w:tcW w:w="951" w:type="pct"/>
          </w:tcPr>
          <w:p w:rsidR="00F23DC1" w:rsidRPr="008D5C15" w:rsidRDefault="00F23DC1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pct"/>
          </w:tcPr>
          <w:p w:rsidR="00F23DC1" w:rsidRPr="008D5C15" w:rsidRDefault="00F23DC1" w:rsidP="00DE2ECF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37 527 023,78</w:t>
            </w:r>
          </w:p>
        </w:tc>
      </w:tr>
    </w:tbl>
    <w:p w:rsidR="00F23DC1" w:rsidRDefault="00F23DC1"/>
    <w:p w:rsidR="00F23DC1" w:rsidRDefault="00F23DC1"/>
    <w:p w:rsidR="00F23DC1" w:rsidRDefault="00F23DC1"/>
    <w:p w:rsidR="00F23DC1" w:rsidRDefault="00F23DC1"/>
    <w:p w:rsidR="00F23DC1" w:rsidRDefault="00F23DC1"/>
    <w:tbl>
      <w:tblPr>
        <w:tblW w:w="0" w:type="auto"/>
        <w:tblInd w:w="-72" w:type="dxa"/>
        <w:tblLook w:val="00A0"/>
      </w:tblPr>
      <w:tblGrid>
        <w:gridCol w:w="6436"/>
        <w:gridCol w:w="3207"/>
      </w:tblGrid>
      <w:tr w:rsidR="00F23DC1" w:rsidTr="00857AEE">
        <w:tc>
          <w:tcPr>
            <w:tcW w:w="6436" w:type="dxa"/>
            <w:vAlign w:val="bottom"/>
          </w:tcPr>
          <w:p w:rsidR="00F23DC1" w:rsidRDefault="00F23DC1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Глава  Маякского сельского</w:t>
            </w:r>
          </w:p>
          <w:p w:rsidR="00F23DC1" w:rsidRDefault="00F23DC1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Отрадненского района</w:t>
            </w:r>
          </w:p>
        </w:tc>
        <w:tc>
          <w:tcPr>
            <w:tcW w:w="3207" w:type="dxa"/>
            <w:vAlign w:val="bottom"/>
          </w:tcPr>
          <w:p w:rsidR="00F23DC1" w:rsidRDefault="00F23DC1" w:rsidP="00A37647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А.М.Бардаков</w:t>
            </w:r>
          </w:p>
        </w:tc>
      </w:tr>
    </w:tbl>
    <w:p w:rsidR="00F23DC1" w:rsidRDefault="00F23DC1">
      <w:bookmarkStart w:id="0" w:name="_GoBack"/>
      <w:bookmarkEnd w:id="0"/>
    </w:p>
    <w:sectPr w:rsidR="00F23DC1" w:rsidSect="00AC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895"/>
    <w:rsid w:val="00001195"/>
    <w:rsid w:val="00004B5C"/>
    <w:rsid w:val="000053A7"/>
    <w:rsid w:val="000058C8"/>
    <w:rsid w:val="0000652C"/>
    <w:rsid w:val="00007F21"/>
    <w:rsid w:val="00014569"/>
    <w:rsid w:val="000148B0"/>
    <w:rsid w:val="00024237"/>
    <w:rsid w:val="00025E59"/>
    <w:rsid w:val="00030A1E"/>
    <w:rsid w:val="00032DB8"/>
    <w:rsid w:val="000342D1"/>
    <w:rsid w:val="00035895"/>
    <w:rsid w:val="00035C20"/>
    <w:rsid w:val="000369DC"/>
    <w:rsid w:val="00037175"/>
    <w:rsid w:val="000378FA"/>
    <w:rsid w:val="00040E39"/>
    <w:rsid w:val="00051335"/>
    <w:rsid w:val="000607E6"/>
    <w:rsid w:val="000646BB"/>
    <w:rsid w:val="00070AD4"/>
    <w:rsid w:val="0008041C"/>
    <w:rsid w:val="000837DF"/>
    <w:rsid w:val="000846A1"/>
    <w:rsid w:val="00085DBB"/>
    <w:rsid w:val="00095483"/>
    <w:rsid w:val="000A0E1F"/>
    <w:rsid w:val="000A3E57"/>
    <w:rsid w:val="000A5E56"/>
    <w:rsid w:val="000A6F76"/>
    <w:rsid w:val="000B0F01"/>
    <w:rsid w:val="000B12C6"/>
    <w:rsid w:val="000B19FB"/>
    <w:rsid w:val="000B1C30"/>
    <w:rsid w:val="000B3749"/>
    <w:rsid w:val="000C2813"/>
    <w:rsid w:val="000C30D9"/>
    <w:rsid w:val="000C6045"/>
    <w:rsid w:val="000C7BD7"/>
    <w:rsid w:val="000D0FD1"/>
    <w:rsid w:val="000D14BB"/>
    <w:rsid w:val="000D4B7D"/>
    <w:rsid w:val="000D509A"/>
    <w:rsid w:val="000D7581"/>
    <w:rsid w:val="000D793C"/>
    <w:rsid w:val="000E5036"/>
    <w:rsid w:val="000E6234"/>
    <w:rsid w:val="000F3480"/>
    <w:rsid w:val="000F4338"/>
    <w:rsid w:val="000F4818"/>
    <w:rsid w:val="00100517"/>
    <w:rsid w:val="00101A82"/>
    <w:rsid w:val="00101E27"/>
    <w:rsid w:val="00103163"/>
    <w:rsid w:val="00103C6D"/>
    <w:rsid w:val="00104752"/>
    <w:rsid w:val="0011154F"/>
    <w:rsid w:val="00117761"/>
    <w:rsid w:val="00122DF0"/>
    <w:rsid w:val="001268FF"/>
    <w:rsid w:val="00130B35"/>
    <w:rsid w:val="001310A1"/>
    <w:rsid w:val="001372E1"/>
    <w:rsid w:val="00137DE1"/>
    <w:rsid w:val="001410FB"/>
    <w:rsid w:val="001440AB"/>
    <w:rsid w:val="0015109C"/>
    <w:rsid w:val="00153D40"/>
    <w:rsid w:val="00160E9C"/>
    <w:rsid w:val="001673E4"/>
    <w:rsid w:val="00170094"/>
    <w:rsid w:val="00171141"/>
    <w:rsid w:val="00171D23"/>
    <w:rsid w:val="0017750A"/>
    <w:rsid w:val="0018053C"/>
    <w:rsid w:val="001847BA"/>
    <w:rsid w:val="00187E33"/>
    <w:rsid w:val="0019037F"/>
    <w:rsid w:val="0019174D"/>
    <w:rsid w:val="00192E63"/>
    <w:rsid w:val="00193F5C"/>
    <w:rsid w:val="001943FD"/>
    <w:rsid w:val="00196AD1"/>
    <w:rsid w:val="001A5AD9"/>
    <w:rsid w:val="001B0DBB"/>
    <w:rsid w:val="001B432C"/>
    <w:rsid w:val="001B4C3C"/>
    <w:rsid w:val="001B7601"/>
    <w:rsid w:val="001C02F3"/>
    <w:rsid w:val="001C2B90"/>
    <w:rsid w:val="001D252A"/>
    <w:rsid w:val="001D497F"/>
    <w:rsid w:val="001D78F0"/>
    <w:rsid w:val="001E2134"/>
    <w:rsid w:val="001E33BD"/>
    <w:rsid w:val="001E44DF"/>
    <w:rsid w:val="001E57BE"/>
    <w:rsid w:val="001E59F2"/>
    <w:rsid w:val="001E5F0F"/>
    <w:rsid w:val="001E6402"/>
    <w:rsid w:val="001E7CEF"/>
    <w:rsid w:val="001F43BB"/>
    <w:rsid w:val="001F4FB4"/>
    <w:rsid w:val="001F6C37"/>
    <w:rsid w:val="001F7524"/>
    <w:rsid w:val="00202115"/>
    <w:rsid w:val="0020299D"/>
    <w:rsid w:val="00206A44"/>
    <w:rsid w:val="00206B64"/>
    <w:rsid w:val="00210FB0"/>
    <w:rsid w:val="002131AB"/>
    <w:rsid w:val="00215B3E"/>
    <w:rsid w:val="00226FEC"/>
    <w:rsid w:val="0023343C"/>
    <w:rsid w:val="00235E5F"/>
    <w:rsid w:val="00245E32"/>
    <w:rsid w:val="00247B66"/>
    <w:rsid w:val="00250C39"/>
    <w:rsid w:val="00250D9A"/>
    <w:rsid w:val="002531DC"/>
    <w:rsid w:val="00253D69"/>
    <w:rsid w:val="00254E96"/>
    <w:rsid w:val="0025648D"/>
    <w:rsid w:val="002566EF"/>
    <w:rsid w:val="00257A5D"/>
    <w:rsid w:val="00261262"/>
    <w:rsid w:val="0027091A"/>
    <w:rsid w:val="00271DF2"/>
    <w:rsid w:val="00271F18"/>
    <w:rsid w:val="00272693"/>
    <w:rsid w:val="00277794"/>
    <w:rsid w:val="00281668"/>
    <w:rsid w:val="00291D51"/>
    <w:rsid w:val="0029206D"/>
    <w:rsid w:val="00292E8B"/>
    <w:rsid w:val="00293A79"/>
    <w:rsid w:val="002A0107"/>
    <w:rsid w:val="002A05BF"/>
    <w:rsid w:val="002A22CB"/>
    <w:rsid w:val="002A3601"/>
    <w:rsid w:val="002A446F"/>
    <w:rsid w:val="002A4A1B"/>
    <w:rsid w:val="002A4E1B"/>
    <w:rsid w:val="002A745D"/>
    <w:rsid w:val="002A7954"/>
    <w:rsid w:val="002A79FF"/>
    <w:rsid w:val="002B07FB"/>
    <w:rsid w:val="002B1597"/>
    <w:rsid w:val="002B3A6E"/>
    <w:rsid w:val="002B4658"/>
    <w:rsid w:val="002B5383"/>
    <w:rsid w:val="002C5D65"/>
    <w:rsid w:val="002D2D06"/>
    <w:rsid w:val="002D3C71"/>
    <w:rsid w:val="002D72B9"/>
    <w:rsid w:val="002D7EA5"/>
    <w:rsid w:val="002D7FEB"/>
    <w:rsid w:val="002E0159"/>
    <w:rsid w:val="002E10A0"/>
    <w:rsid w:val="002E63B2"/>
    <w:rsid w:val="002E774E"/>
    <w:rsid w:val="002F0DF4"/>
    <w:rsid w:val="0030337C"/>
    <w:rsid w:val="00304F04"/>
    <w:rsid w:val="0030710E"/>
    <w:rsid w:val="0031165F"/>
    <w:rsid w:val="0031653D"/>
    <w:rsid w:val="0032146B"/>
    <w:rsid w:val="0032285F"/>
    <w:rsid w:val="00324722"/>
    <w:rsid w:val="003266C9"/>
    <w:rsid w:val="003275A4"/>
    <w:rsid w:val="00327EA9"/>
    <w:rsid w:val="00327EEE"/>
    <w:rsid w:val="00330406"/>
    <w:rsid w:val="00330611"/>
    <w:rsid w:val="00333D2D"/>
    <w:rsid w:val="00334ECD"/>
    <w:rsid w:val="00335D8B"/>
    <w:rsid w:val="0034035F"/>
    <w:rsid w:val="00343356"/>
    <w:rsid w:val="00344A84"/>
    <w:rsid w:val="00362F8D"/>
    <w:rsid w:val="00363B51"/>
    <w:rsid w:val="00363B97"/>
    <w:rsid w:val="00365169"/>
    <w:rsid w:val="00372938"/>
    <w:rsid w:val="003761A9"/>
    <w:rsid w:val="0037667E"/>
    <w:rsid w:val="00377993"/>
    <w:rsid w:val="003826C0"/>
    <w:rsid w:val="003832E5"/>
    <w:rsid w:val="00383B2A"/>
    <w:rsid w:val="00383CD6"/>
    <w:rsid w:val="00386409"/>
    <w:rsid w:val="003871EB"/>
    <w:rsid w:val="003918E4"/>
    <w:rsid w:val="00391E67"/>
    <w:rsid w:val="0039245D"/>
    <w:rsid w:val="00392C3F"/>
    <w:rsid w:val="00395F63"/>
    <w:rsid w:val="00396A46"/>
    <w:rsid w:val="003977E1"/>
    <w:rsid w:val="003A17C4"/>
    <w:rsid w:val="003A22EE"/>
    <w:rsid w:val="003A238C"/>
    <w:rsid w:val="003A4A7E"/>
    <w:rsid w:val="003B2C18"/>
    <w:rsid w:val="003B3ECB"/>
    <w:rsid w:val="003B4A9B"/>
    <w:rsid w:val="003B7962"/>
    <w:rsid w:val="003C0DD2"/>
    <w:rsid w:val="003C5566"/>
    <w:rsid w:val="003C6484"/>
    <w:rsid w:val="003C7372"/>
    <w:rsid w:val="003C7719"/>
    <w:rsid w:val="003D02E2"/>
    <w:rsid w:val="003D65C5"/>
    <w:rsid w:val="003D6745"/>
    <w:rsid w:val="003E2205"/>
    <w:rsid w:val="003E4268"/>
    <w:rsid w:val="003E42D9"/>
    <w:rsid w:val="003E6443"/>
    <w:rsid w:val="003F2D7D"/>
    <w:rsid w:val="003F36A8"/>
    <w:rsid w:val="003F3BB9"/>
    <w:rsid w:val="003F487C"/>
    <w:rsid w:val="003F5F6F"/>
    <w:rsid w:val="003F77BE"/>
    <w:rsid w:val="00401C26"/>
    <w:rsid w:val="00402865"/>
    <w:rsid w:val="004157CF"/>
    <w:rsid w:val="004160C9"/>
    <w:rsid w:val="0041707C"/>
    <w:rsid w:val="00421B86"/>
    <w:rsid w:val="004239A2"/>
    <w:rsid w:val="004246C9"/>
    <w:rsid w:val="00426D48"/>
    <w:rsid w:val="00427D1F"/>
    <w:rsid w:val="00431E5A"/>
    <w:rsid w:val="00432133"/>
    <w:rsid w:val="0043351E"/>
    <w:rsid w:val="00437C80"/>
    <w:rsid w:val="00440929"/>
    <w:rsid w:val="004414C5"/>
    <w:rsid w:val="004428AD"/>
    <w:rsid w:val="0044380C"/>
    <w:rsid w:val="004530C5"/>
    <w:rsid w:val="004564CF"/>
    <w:rsid w:val="00470679"/>
    <w:rsid w:val="004724EF"/>
    <w:rsid w:val="004750B5"/>
    <w:rsid w:val="00481698"/>
    <w:rsid w:val="00483B94"/>
    <w:rsid w:val="0048585C"/>
    <w:rsid w:val="00487967"/>
    <w:rsid w:val="004977C7"/>
    <w:rsid w:val="004A070F"/>
    <w:rsid w:val="004A0B8B"/>
    <w:rsid w:val="004A1783"/>
    <w:rsid w:val="004A2018"/>
    <w:rsid w:val="004A315B"/>
    <w:rsid w:val="004B01A9"/>
    <w:rsid w:val="004B0EE4"/>
    <w:rsid w:val="004B367F"/>
    <w:rsid w:val="004B605C"/>
    <w:rsid w:val="004C02EF"/>
    <w:rsid w:val="004C2F7F"/>
    <w:rsid w:val="004C3B7B"/>
    <w:rsid w:val="004C5681"/>
    <w:rsid w:val="004D0089"/>
    <w:rsid w:val="004D00C3"/>
    <w:rsid w:val="004D10CA"/>
    <w:rsid w:val="004D2BC7"/>
    <w:rsid w:val="004E1176"/>
    <w:rsid w:val="004E1994"/>
    <w:rsid w:val="004E3CEA"/>
    <w:rsid w:val="004E461F"/>
    <w:rsid w:val="004E77FD"/>
    <w:rsid w:val="004F06AE"/>
    <w:rsid w:val="004F31A8"/>
    <w:rsid w:val="004F4D93"/>
    <w:rsid w:val="004F726C"/>
    <w:rsid w:val="00501598"/>
    <w:rsid w:val="00502E10"/>
    <w:rsid w:val="00505DF1"/>
    <w:rsid w:val="00506C38"/>
    <w:rsid w:val="00510806"/>
    <w:rsid w:val="00512840"/>
    <w:rsid w:val="00512B85"/>
    <w:rsid w:val="00513743"/>
    <w:rsid w:val="00521705"/>
    <w:rsid w:val="00522B17"/>
    <w:rsid w:val="00524F60"/>
    <w:rsid w:val="0053023A"/>
    <w:rsid w:val="00533A25"/>
    <w:rsid w:val="00533B33"/>
    <w:rsid w:val="00533BFB"/>
    <w:rsid w:val="00536145"/>
    <w:rsid w:val="00536A2A"/>
    <w:rsid w:val="00542C8C"/>
    <w:rsid w:val="0054405C"/>
    <w:rsid w:val="00544475"/>
    <w:rsid w:val="00546D7D"/>
    <w:rsid w:val="00547E6B"/>
    <w:rsid w:val="005517B4"/>
    <w:rsid w:val="00552599"/>
    <w:rsid w:val="005531A7"/>
    <w:rsid w:val="005535B7"/>
    <w:rsid w:val="00554122"/>
    <w:rsid w:val="00554C69"/>
    <w:rsid w:val="00557E97"/>
    <w:rsid w:val="005618C5"/>
    <w:rsid w:val="00561E09"/>
    <w:rsid w:val="00565D56"/>
    <w:rsid w:val="005720D6"/>
    <w:rsid w:val="005726DD"/>
    <w:rsid w:val="00572D78"/>
    <w:rsid w:val="0057343E"/>
    <w:rsid w:val="005749FE"/>
    <w:rsid w:val="005767FA"/>
    <w:rsid w:val="00576B97"/>
    <w:rsid w:val="0057787A"/>
    <w:rsid w:val="005807B9"/>
    <w:rsid w:val="00583D01"/>
    <w:rsid w:val="005846CA"/>
    <w:rsid w:val="00584E1F"/>
    <w:rsid w:val="0059228D"/>
    <w:rsid w:val="005959D7"/>
    <w:rsid w:val="00597814"/>
    <w:rsid w:val="005A1D67"/>
    <w:rsid w:val="005A30BC"/>
    <w:rsid w:val="005A3A56"/>
    <w:rsid w:val="005A6836"/>
    <w:rsid w:val="005B104C"/>
    <w:rsid w:val="005B5850"/>
    <w:rsid w:val="005B5CB6"/>
    <w:rsid w:val="005C0A46"/>
    <w:rsid w:val="005C5D93"/>
    <w:rsid w:val="005C62AD"/>
    <w:rsid w:val="005D0DE7"/>
    <w:rsid w:val="005D16B9"/>
    <w:rsid w:val="005D2330"/>
    <w:rsid w:val="005D25DA"/>
    <w:rsid w:val="005D2D2D"/>
    <w:rsid w:val="005D41E0"/>
    <w:rsid w:val="005D52F9"/>
    <w:rsid w:val="005E09D8"/>
    <w:rsid w:val="005E6E26"/>
    <w:rsid w:val="005E7D6F"/>
    <w:rsid w:val="005F13B5"/>
    <w:rsid w:val="005F2C41"/>
    <w:rsid w:val="005F3B4F"/>
    <w:rsid w:val="006032D4"/>
    <w:rsid w:val="00610E7C"/>
    <w:rsid w:val="00611101"/>
    <w:rsid w:val="00611B1D"/>
    <w:rsid w:val="00611BC2"/>
    <w:rsid w:val="00612CED"/>
    <w:rsid w:val="006168C8"/>
    <w:rsid w:val="006217B0"/>
    <w:rsid w:val="00630A28"/>
    <w:rsid w:val="00632957"/>
    <w:rsid w:val="00632E71"/>
    <w:rsid w:val="0063419E"/>
    <w:rsid w:val="006366FB"/>
    <w:rsid w:val="00637613"/>
    <w:rsid w:val="006454B2"/>
    <w:rsid w:val="00646DB3"/>
    <w:rsid w:val="006511A7"/>
    <w:rsid w:val="006523F4"/>
    <w:rsid w:val="00655DDB"/>
    <w:rsid w:val="00656250"/>
    <w:rsid w:val="00656E18"/>
    <w:rsid w:val="00657ACE"/>
    <w:rsid w:val="006600A4"/>
    <w:rsid w:val="00663DD0"/>
    <w:rsid w:val="00666433"/>
    <w:rsid w:val="006712C1"/>
    <w:rsid w:val="00673C2D"/>
    <w:rsid w:val="00677C6C"/>
    <w:rsid w:val="00677FEF"/>
    <w:rsid w:val="00682438"/>
    <w:rsid w:val="00684F42"/>
    <w:rsid w:val="006905B5"/>
    <w:rsid w:val="0069200C"/>
    <w:rsid w:val="006977CA"/>
    <w:rsid w:val="006A5614"/>
    <w:rsid w:val="006A67E3"/>
    <w:rsid w:val="006B3120"/>
    <w:rsid w:val="006B59DD"/>
    <w:rsid w:val="006B7658"/>
    <w:rsid w:val="006C0A61"/>
    <w:rsid w:val="006C1158"/>
    <w:rsid w:val="006C12FD"/>
    <w:rsid w:val="006C264E"/>
    <w:rsid w:val="006C2EA4"/>
    <w:rsid w:val="006C42EF"/>
    <w:rsid w:val="006C5956"/>
    <w:rsid w:val="006C7A23"/>
    <w:rsid w:val="006D0FE0"/>
    <w:rsid w:val="006D20CB"/>
    <w:rsid w:val="006D23E0"/>
    <w:rsid w:val="006D35B0"/>
    <w:rsid w:val="006D5EC4"/>
    <w:rsid w:val="006D7ADD"/>
    <w:rsid w:val="006E083E"/>
    <w:rsid w:val="006E483E"/>
    <w:rsid w:val="006E776A"/>
    <w:rsid w:val="006F1D85"/>
    <w:rsid w:val="006F4B6A"/>
    <w:rsid w:val="00704E9B"/>
    <w:rsid w:val="00706DAE"/>
    <w:rsid w:val="00712311"/>
    <w:rsid w:val="0071253C"/>
    <w:rsid w:val="007152F5"/>
    <w:rsid w:val="00716E19"/>
    <w:rsid w:val="007177F9"/>
    <w:rsid w:val="00722E88"/>
    <w:rsid w:val="00725B1C"/>
    <w:rsid w:val="0072714C"/>
    <w:rsid w:val="00730262"/>
    <w:rsid w:val="00731C9F"/>
    <w:rsid w:val="00734BA0"/>
    <w:rsid w:val="0073542F"/>
    <w:rsid w:val="00735CDD"/>
    <w:rsid w:val="0073690A"/>
    <w:rsid w:val="00742CD5"/>
    <w:rsid w:val="00744205"/>
    <w:rsid w:val="007465FC"/>
    <w:rsid w:val="00751164"/>
    <w:rsid w:val="00752F5A"/>
    <w:rsid w:val="00753577"/>
    <w:rsid w:val="00755241"/>
    <w:rsid w:val="00757F0B"/>
    <w:rsid w:val="0076068F"/>
    <w:rsid w:val="00763B67"/>
    <w:rsid w:val="00766986"/>
    <w:rsid w:val="00767F5A"/>
    <w:rsid w:val="00770FFC"/>
    <w:rsid w:val="00776278"/>
    <w:rsid w:val="00782515"/>
    <w:rsid w:val="00784003"/>
    <w:rsid w:val="007845E4"/>
    <w:rsid w:val="00787FDE"/>
    <w:rsid w:val="00792BBD"/>
    <w:rsid w:val="00793475"/>
    <w:rsid w:val="00794495"/>
    <w:rsid w:val="007968F7"/>
    <w:rsid w:val="007A5B54"/>
    <w:rsid w:val="007A6751"/>
    <w:rsid w:val="007B0D19"/>
    <w:rsid w:val="007B32CE"/>
    <w:rsid w:val="007B4E70"/>
    <w:rsid w:val="007B5948"/>
    <w:rsid w:val="007C0E2C"/>
    <w:rsid w:val="007C2335"/>
    <w:rsid w:val="007C2BFA"/>
    <w:rsid w:val="007C3F27"/>
    <w:rsid w:val="007C4EE0"/>
    <w:rsid w:val="007D0018"/>
    <w:rsid w:val="007D0FE2"/>
    <w:rsid w:val="007D17EE"/>
    <w:rsid w:val="007D41FB"/>
    <w:rsid w:val="007D540C"/>
    <w:rsid w:val="007D6E48"/>
    <w:rsid w:val="007E32D5"/>
    <w:rsid w:val="007E7927"/>
    <w:rsid w:val="007F6DF1"/>
    <w:rsid w:val="007F7E2C"/>
    <w:rsid w:val="008017B6"/>
    <w:rsid w:val="008026F3"/>
    <w:rsid w:val="0080391F"/>
    <w:rsid w:val="00803AC7"/>
    <w:rsid w:val="00804C92"/>
    <w:rsid w:val="00805EB9"/>
    <w:rsid w:val="00806DB5"/>
    <w:rsid w:val="00812576"/>
    <w:rsid w:val="00813AC1"/>
    <w:rsid w:val="0081623F"/>
    <w:rsid w:val="00816D41"/>
    <w:rsid w:val="00820E7D"/>
    <w:rsid w:val="00821C09"/>
    <w:rsid w:val="008235C7"/>
    <w:rsid w:val="00823C7B"/>
    <w:rsid w:val="00826364"/>
    <w:rsid w:val="00836F4E"/>
    <w:rsid w:val="00841B11"/>
    <w:rsid w:val="00844B0F"/>
    <w:rsid w:val="008504C7"/>
    <w:rsid w:val="008548ED"/>
    <w:rsid w:val="008563C2"/>
    <w:rsid w:val="00857AEE"/>
    <w:rsid w:val="008637E4"/>
    <w:rsid w:val="00865A0E"/>
    <w:rsid w:val="00867566"/>
    <w:rsid w:val="00872067"/>
    <w:rsid w:val="008736EB"/>
    <w:rsid w:val="00874435"/>
    <w:rsid w:val="00882A16"/>
    <w:rsid w:val="00885B43"/>
    <w:rsid w:val="008943D6"/>
    <w:rsid w:val="00894BD6"/>
    <w:rsid w:val="00895582"/>
    <w:rsid w:val="00896EE1"/>
    <w:rsid w:val="00896F48"/>
    <w:rsid w:val="008978FE"/>
    <w:rsid w:val="008A19A6"/>
    <w:rsid w:val="008A1E08"/>
    <w:rsid w:val="008A30DA"/>
    <w:rsid w:val="008A46D5"/>
    <w:rsid w:val="008A66E9"/>
    <w:rsid w:val="008A7EE0"/>
    <w:rsid w:val="008C0782"/>
    <w:rsid w:val="008C15F7"/>
    <w:rsid w:val="008C1FF9"/>
    <w:rsid w:val="008C448C"/>
    <w:rsid w:val="008C5FD7"/>
    <w:rsid w:val="008D4976"/>
    <w:rsid w:val="008D5C15"/>
    <w:rsid w:val="008E1073"/>
    <w:rsid w:val="008E7C56"/>
    <w:rsid w:val="008F14B4"/>
    <w:rsid w:val="008F3E2F"/>
    <w:rsid w:val="008F4698"/>
    <w:rsid w:val="008F5549"/>
    <w:rsid w:val="009037EB"/>
    <w:rsid w:val="00906965"/>
    <w:rsid w:val="009104C2"/>
    <w:rsid w:val="00916FC1"/>
    <w:rsid w:val="00917CAB"/>
    <w:rsid w:val="00920836"/>
    <w:rsid w:val="0092093A"/>
    <w:rsid w:val="009211A8"/>
    <w:rsid w:val="00921A3E"/>
    <w:rsid w:val="00924816"/>
    <w:rsid w:val="00930F43"/>
    <w:rsid w:val="0093360E"/>
    <w:rsid w:val="00933A47"/>
    <w:rsid w:val="00935CED"/>
    <w:rsid w:val="009406C8"/>
    <w:rsid w:val="009508E9"/>
    <w:rsid w:val="00952F5E"/>
    <w:rsid w:val="0096065B"/>
    <w:rsid w:val="009659A7"/>
    <w:rsid w:val="00967269"/>
    <w:rsid w:val="00970F41"/>
    <w:rsid w:val="00973B89"/>
    <w:rsid w:val="00980A60"/>
    <w:rsid w:val="009819AC"/>
    <w:rsid w:val="00983F51"/>
    <w:rsid w:val="009871B5"/>
    <w:rsid w:val="009919F4"/>
    <w:rsid w:val="00991C74"/>
    <w:rsid w:val="00992D89"/>
    <w:rsid w:val="009934C0"/>
    <w:rsid w:val="009971F2"/>
    <w:rsid w:val="009A005E"/>
    <w:rsid w:val="009A162E"/>
    <w:rsid w:val="009A1748"/>
    <w:rsid w:val="009A691B"/>
    <w:rsid w:val="009B03D4"/>
    <w:rsid w:val="009B24D5"/>
    <w:rsid w:val="009B2C2F"/>
    <w:rsid w:val="009B66F3"/>
    <w:rsid w:val="009B754B"/>
    <w:rsid w:val="009C01BB"/>
    <w:rsid w:val="009C6127"/>
    <w:rsid w:val="009C6176"/>
    <w:rsid w:val="009D0E82"/>
    <w:rsid w:val="009D121E"/>
    <w:rsid w:val="009E04D9"/>
    <w:rsid w:val="009E0590"/>
    <w:rsid w:val="009E1483"/>
    <w:rsid w:val="009E2BB3"/>
    <w:rsid w:val="009E7458"/>
    <w:rsid w:val="009E781A"/>
    <w:rsid w:val="009F0287"/>
    <w:rsid w:val="009F41C2"/>
    <w:rsid w:val="009F5E11"/>
    <w:rsid w:val="00A027E0"/>
    <w:rsid w:val="00A125E0"/>
    <w:rsid w:val="00A13428"/>
    <w:rsid w:val="00A21878"/>
    <w:rsid w:val="00A23C04"/>
    <w:rsid w:val="00A27C92"/>
    <w:rsid w:val="00A31E15"/>
    <w:rsid w:val="00A31EAE"/>
    <w:rsid w:val="00A37647"/>
    <w:rsid w:val="00A43CF9"/>
    <w:rsid w:val="00A44348"/>
    <w:rsid w:val="00A4497C"/>
    <w:rsid w:val="00A46E19"/>
    <w:rsid w:val="00A47739"/>
    <w:rsid w:val="00A477C9"/>
    <w:rsid w:val="00A51A8E"/>
    <w:rsid w:val="00A5358D"/>
    <w:rsid w:val="00A60DC9"/>
    <w:rsid w:val="00A62554"/>
    <w:rsid w:val="00A62884"/>
    <w:rsid w:val="00A668ED"/>
    <w:rsid w:val="00A67F07"/>
    <w:rsid w:val="00A73DF1"/>
    <w:rsid w:val="00A76588"/>
    <w:rsid w:val="00A76E80"/>
    <w:rsid w:val="00A81902"/>
    <w:rsid w:val="00A84BA6"/>
    <w:rsid w:val="00A851A6"/>
    <w:rsid w:val="00A85E0E"/>
    <w:rsid w:val="00A85FA2"/>
    <w:rsid w:val="00A8629B"/>
    <w:rsid w:val="00A87E50"/>
    <w:rsid w:val="00A97436"/>
    <w:rsid w:val="00A977FA"/>
    <w:rsid w:val="00AA4617"/>
    <w:rsid w:val="00AA50C6"/>
    <w:rsid w:val="00AA698D"/>
    <w:rsid w:val="00AA69F5"/>
    <w:rsid w:val="00AA6D6D"/>
    <w:rsid w:val="00AB1958"/>
    <w:rsid w:val="00AB5715"/>
    <w:rsid w:val="00AB7846"/>
    <w:rsid w:val="00AC0E5D"/>
    <w:rsid w:val="00AC31C2"/>
    <w:rsid w:val="00AC3386"/>
    <w:rsid w:val="00AC374B"/>
    <w:rsid w:val="00AC4E1B"/>
    <w:rsid w:val="00AD22D4"/>
    <w:rsid w:val="00AD7B62"/>
    <w:rsid w:val="00AE1AA8"/>
    <w:rsid w:val="00AE27FD"/>
    <w:rsid w:val="00AE3D5F"/>
    <w:rsid w:val="00AF1A95"/>
    <w:rsid w:val="00AF4174"/>
    <w:rsid w:val="00AF7C22"/>
    <w:rsid w:val="00B03ED1"/>
    <w:rsid w:val="00B04BA6"/>
    <w:rsid w:val="00B06AEA"/>
    <w:rsid w:val="00B10C3E"/>
    <w:rsid w:val="00B16667"/>
    <w:rsid w:val="00B174AE"/>
    <w:rsid w:val="00B2278D"/>
    <w:rsid w:val="00B22E36"/>
    <w:rsid w:val="00B2353C"/>
    <w:rsid w:val="00B2408F"/>
    <w:rsid w:val="00B26476"/>
    <w:rsid w:val="00B32231"/>
    <w:rsid w:val="00B3285D"/>
    <w:rsid w:val="00B372AC"/>
    <w:rsid w:val="00B37668"/>
    <w:rsid w:val="00B42B51"/>
    <w:rsid w:val="00B45CEF"/>
    <w:rsid w:val="00B46DC0"/>
    <w:rsid w:val="00B47465"/>
    <w:rsid w:val="00B47634"/>
    <w:rsid w:val="00B51DC8"/>
    <w:rsid w:val="00B547DC"/>
    <w:rsid w:val="00B54B16"/>
    <w:rsid w:val="00B57796"/>
    <w:rsid w:val="00B57BA6"/>
    <w:rsid w:val="00B64624"/>
    <w:rsid w:val="00B652C8"/>
    <w:rsid w:val="00B67077"/>
    <w:rsid w:val="00B67652"/>
    <w:rsid w:val="00B70AF6"/>
    <w:rsid w:val="00B72F11"/>
    <w:rsid w:val="00B74BC9"/>
    <w:rsid w:val="00B75491"/>
    <w:rsid w:val="00B76149"/>
    <w:rsid w:val="00B77775"/>
    <w:rsid w:val="00B8318E"/>
    <w:rsid w:val="00B847AB"/>
    <w:rsid w:val="00B84B0C"/>
    <w:rsid w:val="00B84DD1"/>
    <w:rsid w:val="00B860B4"/>
    <w:rsid w:val="00B8716F"/>
    <w:rsid w:val="00B87FB3"/>
    <w:rsid w:val="00B912E7"/>
    <w:rsid w:val="00B9527A"/>
    <w:rsid w:val="00B9773C"/>
    <w:rsid w:val="00BA3708"/>
    <w:rsid w:val="00BB2B18"/>
    <w:rsid w:val="00BB52F2"/>
    <w:rsid w:val="00BB5622"/>
    <w:rsid w:val="00BB5A92"/>
    <w:rsid w:val="00BB7235"/>
    <w:rsid w:val="00BB7985"/>
    <w:rsid w:val="00BB7E16"/>
    <w:rsid w:val="00BC5766"/>
    <w:rsid w:val="00BC6906"/>
    <w:rsid w:val="00BC6C83"/>
    <w:rsid w:val="00BC7C78"/>
    <w:rsid w:val="00BC7E88"/>
    <w:rsid w:val="00BD0FBE"/>
    <w:rsid w:val="00BD15FE"/>
    <w:rsid w:val="00BD392D"/>
    <w:rsid w:val="00BD62BF"/>
    <w:rsid w:val="00BD7EF1"/>
    <w:rsid w:val="00BE0D4D"/>
    <w:rsid w:val="00BE7091"/>
    <w:rsid w:val="00BF0E2E"/>
    <w:rsid w:val="00BF39CF"/>
    <w:rsid w:val="00C020B6"/>
    <w:rsid w:val="00C0279E"/>
    <w:rsid w:val="00C03336"/>
    <w:rsid w:val="00C0472C"/>
    <w:rsid w:val="00C048AD"/>
    <w:rsid w:val="00C05336"/>
    <w:rsid w:val="00C0656A"/>
    <w:rsid w:val="00C06A8A"/>
    <w:rsid w:val="00C13BFA"/>
    <w:rsid w:val="00C156BD"/>
    <w:rsid w:val="00C2091F"/>
    <w:rsid w:val="00C2097B"/>
    <w:rsid w:val="00C2230C"/>
    <w:rsid w:val="00C24C8A"/>
    <w:rsid w:val="00C277C5"/>
    <w:rsid w:val="00C31623"/>
    <w:rsid w:val="00C31CEB"/>
    <w:rsid w:val="00C334BE"/>
    <w:rsid w:val="00C33C74"/>
    <w:rsid w:val="00C37590"/>
    <w:rsid w:val="00C37D27"/>
    <w:rsid w:val="00C401BB"/>
    <w:rsid w:val="00C41B4C"/>
    <w:rsid w:val="00C42636"/>
    <w:rsid w:val="00C44EE5"/>
    <w:rsid w:val="00C45FC9"/>
    <w:rsid w:val="00C46BE2"/>
    <w:rsid w:val="00C46EBE"/>
    <w:rsid w:val="00C4728C"/>
    <w:rsid w:val="00C51ADA"/>
    <w:rsid w:val="00C52C3D"/>
    <w:rsid w:val="00C557B8"/>
    <w:rsid w:val="00C565E9"/>
    <w:rsid w:val="00C57414"/>
    <w:rsid w:val="00C57E20"/>
    <w:rsid w:val="00C60CFB"/>
    <w:rsid w:val="00C62426"/>
    <w:rsid w:val="00C643E8"/>
    <w:rsid w:val="00C6453B"/>
    <w:rsid w:val="00C6679B"/>
    <w:rsid w:val="00C67E5C"/>
    <w:rsid w:val="00C72D26"/>
    <w:rsid w:val="00C72ED7"/>
    <w:rsid w:val="00C76218"/>
    <w:rsid w:val="00C8018E"/>
    <w:rsid w:val="00C81E4D"/>
    <w:rsid w:val="00C82F31"/>
    <w:rsid w:val="00C842D7"/>
    <w:rsid w:val="00C8762B"/>
    <w:rsid w:val="00C90EA9"/>
    <w:rsid w:val="00C91C23"/>
    <w:rsid w:val="00C92485"/>
    <w:rsid w:val="00C92EAE"/>
    <w:rsid w:val="00C93773"/>
    <w:rsid w:val="00C97E03"/>
    <w:rsid w:val="00CA3138"/>
    <w:rsid w:val="00CA3BEE"/>
    <w:rsid w:val="00CA5A41"/>
    <w:rsid w:val="00CA7566"/>
    <w:rsid w:val="00CB05D7"/>
    <w:rsid w:val="00CB0D54"/>
    <w:rsid w:val="00CB6C3F"/>
    <w:rsid w:val="00CC5A5A"/>
    <w:rsid w:val="00CC6172"/>
    <w:rsid w:val="00CD0CE7"/>
    <w:rsid w:val="00CD0D90"/>
    <w:rsid w:val="00CD1194"/>
    <w:rsid w:val="00CD536E"/>
    <w:rsid w:val="00CD5ED0"/>
    <w:rsid w:val="00CD67B0"/>
    <w:rsid w:val="00CE4E4C"/>
    <w:rsid w:val="00CE756D"/>
    <w:rsid w:val="00CF2E23"/>
    <w:rsid w:val="00CF2FE5"/>
    <w:rsid w:val="00D002CE"/>
    <w:rsid w:val="00D01313"/>
    <w:rsid w:val="00D021CC"/>
    <w:rsid w:val="00D10781"/>
    <w:rsid w:val="00D10C92"/>
    <w:rsid w:val="00D11C9B"/>
    <w:rsid w:val="00D1508A"/>
    <w:rsid w:val="00D1512B"/>
    <w:rsid w:val="00D15E46"/>
    <w:rsid w:val="00D16592"/>
    <w:rsid w:val="00D214D6"/>
    <w:rsid w:val="00D31731"/>
    <w:rsid w:val="00D34449"/>
    <w:rsid w:val="00D416F7"/>
    <w:rsid w:val="00D42604"/>
    <w:rsid w:val="00D4361E"/>
    <w:rsid w:val="00D5671B"/>
    <w:rsid w:val="00D62C7E"/>
    <w:rsid w:val="00D64D43"/>
    <w:rsid w:val="00D66B57"/>
    <w:rsid w:val="00D66EF7"/>
    <w:rsid w:val="00D73B71"/>
    <w:rsid w:val="00D74A49"/>
    <w:rsid w:val="00D820F6"/>
    <w:rsid w:val="00D878A8"/>
    <w:rsid w:val="00D91794"/>
    <w:rsid w:val="00D91B48"/>
    <w:rsid w:val="00D91DBB"/>
    <w:rsid w:val="00D94442"/>
    <w:rsid w:val="00D94536"/>
    <w:rsid w:val="00DA02BC"/>
    <w:rsid w:val="00DA2026"/>
    <w:rsid w:val="00DA4149"/>
    <w:rsid w:val="00DA7214"/>
    <w:rsid w:val="00DB4DEB"/>
    <w:rsid w:val="00DB794E"/>
    <w:rsid w:val="00DC100D"/>
    <w:rsid w:val="00DC5557"/>
    <w:rsid w:val="00DC68F4"/>
    <w:rsid w:val="00DD3EEB"/>
    <w:rsid w:val="00DD5D4C"/>
    <w:rsid w:val="00DD6663"/>
    <w:rsid w:val="00DD7272"/>
    <w:rsid w:val="00DE2ECF"/>
    <w:rsid w:val="00DE572A"/>
    <w:rsid w:val="00DF174F"/>
    <w:rsid w:val="00DF1C3F"/>
    <w:rsid w:val="00DF765F"/>
    <w:rsid w:val="00DF799F"/>
    <w:rsid w:val="00E03D7E"/>
    <w:rsid w:val="00E06CE8"/>
    <w:rsid w:val="00E07FCE"/>
    <w:rsid w:val="00E1129A"/>
    <w:rsid w:val="00E21EFE"/>
    <w:rsid w:val="00E24391"/>
    <w:rsid w:val="00E24557"/>
    <w:rsid w:val="00E26A92"/>
    <w:rsid w:val="00E30C3E"/>
    <w:rsid w:val="00E32E6B"/>
    <w:rsid w:val="00E35E1C"/>
    <w:rsid w:val="00E369FC"/>
    <w:rsid w:val="00E370FD"/>
    <w:rsid w:val="00E46FF6"/>
    <w:rsid w:val="00E50A50"/>
    <w:rsid w:val="00E50B18"/>
    <w:rsid w:val="00E517A3"/>
    <w:rsid w:val="00E52AC2"/>
    <w:rsid w:val="00E52D70"/>
    <w:rsid w:val="00E5307E"/>
    <w:rsid w:val="00E5562C"/>
    <w:rsid w:val="00E5657C"/>
    <w:rsid w:val="00E573D5"/>
    <w:rsid w:val="00E65840"/>
    <w:rsid w:val="00E66FA9"/>
    <w:rsid w:val="00E70906"/>
    <w:rsid w:val="00E723EA"/>
    <w:rsid w:val="00E72D05"/>
    <w:rsid w:val="00E76FFD"/>
    <w:rsid w:val="00E777BA"/>
    <w:rsid w:val="00E828A0"/>
    <w:rsid w:val="00E82ABB"/>
    <w:rsid w:val="00E85803"/>
    <w:rsid w:val="00E868E9"/>
    <w:rsid w:val="00E90392"/>
    <w:rsid w:val="00E95B93"/>
    <w:rsid w:val="00E9759F"/>
    <w:rsid w:val="00EA052C"/>
    <w:rsid w:val="00EA4493"/>
    <w:rsid w:val="00EA5A86"/>
    <w:rsid w:val="00EA662F"/>
    <w:rsid w:val="00EB0589"/>
    <w:rsid w:val="00EB32E1"/>
    <w:rsid w:val="00EB44F9"/>
    <w:rsid w:val="00EC030A"/>
    <w:rsid w:val="00EC04FE"/>
    <w:rsid w:val="00EC226D"/>
    <w:rsid w:val="00EC7753"/>
    <w:rsid w:val="00ED029E"/>
    <w:rsid w:val="00ED4FE0"/>
    <w:rsid w:val="00EE1957"/>
    <w:rsid w:val="00EE3391"/>
    <w:rsid w:val="00EE3771"/>
    <w:rsid w:val="00EE5BA1"/>
    <w:rsid w:val="00EE7835"/>
    <w:rsid w:val="00EE7C1E"/>
    <w:rsid w:val="00EF186B"/>
    <w:rsid w:val="00EF2FD1"/>
    <w:rsid w:val="00EF513D"/>
    <w:rsid w:val="00EF518C"/>
    <w:rsid w:val="00EF5CA0"/>
    <w:rsid w:val="00EF5E4C"/>
    <w:rsid w:val="00F01639"/>
    <w:rsid w:val="00F039A3"/>
    <w:rsid w:val="00F05E35"/>
    <w:rsid w:val="00F05FF6"/>
    <w:rsid w:val="00F06518"/>
    <w:rsid w:val="00F10391"/>
    <w:rsid w:val="00F11947"/>
    <w:rsid w:val="00F12DF1"/>
    <w:rsid w:val="00F15345"/>
    <w:rsid w:val="00F156EA"/>
    <w:rsid w:val="00F22949"/>
    <w:rsid w:val="00F23DC1"/>
    <w:rsid w:val="00F271A8"/>
    <w:rsid w:val="00F304C5"/>
    <w:rsid w:val="00F31D17"/>
    <w:rsid w:val="00F32267"/>
    <w:rsid w:val="00F347B5"/>
    <w:rsid w:val="00F404C7"/>
    <w:rsid w:val="00F40B34"/>
    <w:rsid w:val="00F40E61"/>
    <w:rsid w:val="00F42055"/>
    <w:rsid w:val="00F45460"/>
    <w:rsid w:val="00F50655"/>
    <w:rsid w:val="00F53DF9"/>
    <w:rsid w:val="00F54AD4"/>
    <w:rsid w:val="00F61DD9"/>
    <w:rsid w:val="00F63704"/>
    <w:rsid w:val="00F63B65"/>
    <w:rsid w:val="00F64EB6"/>
    <w:rsid w:val="00F655D6"/>
    <w:rsid w:val="00F70AE7"/>
    <w:rsid w:val="00F715FA"/>
    <w:rsid w:val="00F71D44"/>
    <w:rsid w:val="00F73C84"/>
    <w:rsid w:val="00F74A76"/>
    <w:rsid w:val="00F7690D"/>
    <w:rsid w:val="00F76F33"/>
    <w:rsid w:val="00F80534"/>
    <w:rsid w:val="00F82E51"/>
    <w:rsid w:val="00F86D1D"/>
    <w:rsid w:val="00F96D96"/>
    <w:rsid w:val="00F96DCE"/>
    <w:rsid w:val="00FA03D8"/>
    <w:rsid w:val="00FA1864"/>
    <w:rsid w:val="00FA2816"/>
    <w:rsid w:val="00FA323F"/>
    <w:rsid w:val="00FA38C6"/>
    <w:rsid w:val="00FA5F77"/>
    <w:rsid w:val="00FA62E7"/>
    <w:rsid w:val="00FB2412"/>
    <w:rsid w:val="00FB2908"/>
    <w:rsid w:val="00FB2C8D"/>
    <w:rsid w:val="00FB4E00"/>
    <w:rsid w:val="00FB5404"/>
    <w:rsid w:val="00FB5454"/>
    <w:rsid w:val="00FB5C08"/>
    <w:rsid w:val="00FB5E44"/>
    <w:rsid w:val="00FC012D"/>
    <w:rsid w:val="00FC03EA"/>
    <w:rsid w:val="00FC1CFF"/>
    <w:rsid w:val="00FC1FE3"/>
    <w:rsid w:val="00FC65AD"/>
    <w:rsid w:val="00FC6D19"/>
    <w:rsid w:val="00FD3702"/>
    <w:rsid w:val="00FD79F5"/>
    <w:rsid w:val="00FE4210"/>
    <w:rsid w:val="00FE7E5D"/>
    <w:rsid w:val="00FF58E3"/>
    <w:rsid w:val="00FF5905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5895"/>
    <w:pPr>
      <w:keepNext/>
      <w:tabs>
        <w:tab w:val="left" w:pos="339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589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6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67E3"/>
    <w:rPr>
      <w:rFonts w:ascii="Tahoma" w:hAnsi="Tahoma" w:cs="Tahoma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C45FC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C45FC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216</TotalTime>
  <Pages>2</Pages>
  <Words>381</Words>
  <Characters>2175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cp:lastPrinted>2023-11-14T17:26:00Z</cp:lastPrinted>
  <dcterms:created xsi:type="dcterms:W3CDTF">2018-11-08T12:39:00Z</dcterms:created>
  <dcterms:modified xsi:type="dcterms:W3CDTF">2026-06-02T13:33:00Z</dcterms:modified>
</cp:coreProperties>
</file>